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AC62ED" w:rsidRDefault="000B6D8E" w:rsidP="000B6D8E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AC62ED">
              <w:rPr>
                <w:sz w:val="28"/>
              </w:rPr>
              <w:t>5</w:t>
            </w:r>
            <w:r w:rsidR="0094616D">
              <w:rPr>
                <w:sz w:val="28"/>
                <w:lang w:val="en-US"/>
              </w:rPr>
              <w:t>.</w:t>
            </w:r>
            <w:r w:rsidR="00D87DCD">
              <w:rPr>
                <w:sz w:val="28"/>
              </w:rPr>
              <w:t>0</w:t>
            </w:r>
            <w:r>
              <w:rPr>
                <w:sz w:val="28"/>
              </w:rPr>
              <w:t>7</w:t>
            </w:r>
            <w:r w:rsidR="0094616D">
              <w:rPr>
                <w:sz w:val="28"/>
                <w:lang w:val="en-US"/>
              </w:rPr>
              <w:t>.202</w:t>
            </w:r>
            <w:r w:rsidR="00AC62ED">
              <w:rPr>
                <w:sz w:val="28"/>
              </w:rPr>
              <w:t>4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94616D" w:rsidP="00AC62ED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01-12/</w:t>
            </w:r>
            <w:r w:rsidR="000B6D8E">
              <w:rPr>
                <w:sz w:val="28"/>
              </w:rPr>
              <w:t>04</w:t>
            </w:r>
            <w:r w:rsidR="00AC62ED">
              <w:rPr>
                <w:sz w:val="28"/>
              </w:rPr>
              <w:t>4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495" w:rsidRDefault="00D11495" w:rsidP="0094616D">
      <w:r>
        <w:separator/>
      </w:r>
    </w:p>
  </w:endnote>
  <w:endnote w:type="continuationSeparator" w:id="0">
    <w:p w:rsidR="00D11495" w:rsidRDefault="00D11495" w:rsidP="0094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495" w:rsidRDefault="00D11495" w:rsidP="0094616D">
      <w:r>
        <w:separator/>
      </w:r>
    </w:p>
  </w:footnote>
  <w:footnote w:type="continuationSeparator" w:id="0">
    <w:p w:rsidR="00D11495" w:rsidRDefault="00D11495" w:rsidP="0094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16D"/>
    <w:rsid w:val="000B6D8E"/>
    <w:rsid w:val="002F3FC5"/>
    <w:rsid w:val="003E1849"/>
    <w:rsid w:val="004B6E6A"/>
    <w:rsid w:val="005315FD"/>
    <w:rsid w:val="005625CF"/>
    <w:rsid w:val="005D5215"/>
    <w:rsid w:val="0094616D"/>
    <w:rsid w:val="00AC62ED"/>
    <w:rsid w:val="00BA7D92"/>
    <w:rsid w:val="00D11495"/>
    <w:rsid w:val="00D6781C"/>
    <w:rsid w:val="00D87DCD"/>
    <w:rsid w:val="00E1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461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Фролова Татьяна Степановна</cp:lastModifiedBy>
  <cp:revision>4</cp:revision>
  <cp:lastPrinted>2006-10-04T09:21:00Z</cp:lastPrinted>
  <dcterms:created xsi:type="dcterms:W3CDTF">2022-04-11T11:01:00Z</dcterms:created>
  <dcterms:modified xsi:type="dcterms:W3CDTF">2024-07-15T04:16:00Z</dcterms:modified>
</cp:coreProperties>
</file>